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312D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CAVE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025B2A5F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Kent.</w:t>
      </w:r>
    </w:p>
    <w:p w14:paraId="7E7539A1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30C6E3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AEB9F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Landford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when he was </w:t>
      </w:r>
      <w:proofErr w:type="gramStart"/>
      <w:r>
        <w:rPr>
          <w:rFonts w:ascii="Times New Roman" w:hAnsi="Times New Roman" w:cs="Times New Roman"/>
          <w:sz w:val="24"/>
          <w:szCs w:val="24"/>
        </w:rPr>
        <w:t>appointed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E2806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alnager in Kent.     (C.P.R. 1399-1405 p.232)</w:t>
      </w:r>
    </w:p>
    <w:p w14:paraId="40925249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B87C5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474D2" w14:textId="77777777" w:rsidR="00DC2B54" w:rsidRDefault="00DC2B54" w:rsidP="00DC2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2021</w:t>
      </w:r>
    </w:p>
    <w:p w14:paraId="7358D9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45E85" w14:textId="77777777" w:rsidR="00DC2B54" w:rsidRDefault="00DC2B54" w:rsidP="009139A6">
      <w:r>
        <w:separator/>
      </w:r>
    </w:p>
  </w:endnote>
  <w:endnote w:type="continuationSeparator" w:id="0">
    <w:p w14:paraId="7EA18A7C" w14:textId="77777777" w:rsidR="00DC2B54" w:rsidRDefault="00DC2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3E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363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52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BBCFD" w14:textId="77777777" w:rsidR="00DC2B54" w:rsidRDefault="00DC2B54" w:rsidP="009139A6">
      <w:r>
        <w:separator/>
      </w:r>
    </w:p>
  </w:footnote>
  <w:footnote w:type="continuationSeparator" w:id="0">
    <w:p w14:paraId="1EDBFACB" w14:textId="77777777" w:rsidR="00DC2B54" w:rsidRDefault="00DC2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B7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3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C5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B5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2B5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382BE"/>
  <w15:chartTrackingRefBased/>
  <w15:docId w15:val="{2CE84AD8-15AD-4BAB-A283-FE7F6B94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2021-06-19T18:13:00Z</dcterms:created>
  <dcterms:modified xsi:type="dcterms:W3CDTF">2021-06-19T18:14:00Z</dcterms:modified>
</cp:coreProperties>
</file>